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F3B12" w:rsidRDefault="00744310" w:rsidP="003F6E2F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>г.</w:t>
      </w:r>
      <w:r w:rsidR="00610EE2">
        <w:rPr>
          <w:rFonts w:eastAsia="Arial"/>
          <w:b/>
          <w:kern w:val="3"/>
          <w:sz w:val="24"/>
          <w:szCs w:val="24"/>
          <w:lang w:eastAsia="zh-CN"/>
        </w:rPr>
        <w:t>Казань</w:t>
      </w:r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DF3B12" w:rsidRPr="00DF3B12">
        <w:rPr>
          <w:rFonts w:eastAsia="Arial"/>
          <w:b/>
          <w:kern w:val="3"/>
          <w:sz w:val="24"/>
          <w:szCs w:val="24"/>
          <w:lang w:eastAsia="zh-CN"/>
        </w:rPr>
        <w:t xml:space="preserve">ул.Шамиля Усманова, </w:t>
      </w:r>
    </w:p>
    <w:p w:rsidR="00F54084" w:rsidRDefault="00DF3B12" w:rsidP="003F6E2F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Pr="00DF3B12">
        <w:rPr>
          <w:rFonts w:eastAsia="Arial"/>
          <w:b/>
          <w:kern w:val="3"/>
          <w:sz w:val="24"/>
          <w:szCs w:val="24"/>
          <w:lang w:eastAsia="zh-CN"/>
        </w:rPr>
        <w:t>д.32</w:t>
      </w:r>
    </w:p>
    <w:p w:rsidR="003F6E2F" w:rsidRDefault="003F6E2F" w:rsidP="003F6E2F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DF3B12" w:rsidRDefault="0010435B" w:rsidP="00DF3B12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B72FC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DF3B12" w:rsidRPr="00DF3B12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ХВС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DF3B12" w:rsidRPr="00DF3B12">
        <w:rPr>
          <w:b/>
          <w:color w:val="000000"/>
          <w:kern w:val="3"/>
          <w:sz w:val="24"/>
          <w:szCs w:val="24"/>
          <w:lang w:eastAsia="zh-CN" w:bidi="hi-IN"/>
        </w:rPr>
        <w:t>1 261 020,54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DF3B1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DF3B12" w:rsidRPr="00DF3B12">
        <w:rPr>
          <w:color w:val="000000"/>
          <w:kern w:val="3"/>
          <w:sz w:val="24"/>
          <w:szCs w:val="24"/>
          <w:lang w:eastAsia="zh-CN" w:bidi="hi-IN"/>
        </w:rPr>
        <w:t>ремонт подвального помещения</w:t>
      </w:r>
      <w:r w:rsidR="00DF3B12">
        <w:rPr>
          <w:color w:val="000000"/>
          <w:kern w:val="3"/>
          <w:sz w:val="24"/>
          <w:szCs w:val="24"/>
          <w:lang w:eastAsia="zh-CN" w:bidi="hi-IN"/>
        </w:rPr>
        <w:t xml:space="preserve"> не более  </w:t>
      </w:r>
      <w:r w:rsidR="00DF3B12" w:rsidRPr="00DF3B12">
        <w:rPr>
          <w:b/>
          <w:color w:val="000000"/>
          <w:kern w:val="3"/>
          <w:sz w:val="24"/>
          <w:szCs w:val="24"/>
          <w:lang w:eastAsia="zh-CN" w:bidi="hi-IN"/>
        </w:rPr>
        <w:t>358 623,78</w:t>
      </w:r>
      <w:r w:rsidR="00DF3B12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DF3B12" w:rsidRPr="00DF3B12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водоотведения</w:t>
      </w:r>
      <w:r w:rsidR="00DF3B12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DF3B12" w:rsidRPr="00DF3B12">
        <w:rPr>
          <w:b/>
          <w:color w:val="000000"/>
          <w:kern w:val="3"/>
          <w:sz w:val="24"/>
          <w:szCs w:val="24"/>
          <w:lang w:eastAsia="zh-CN" w:bidi="hi-IN"/>
        </w:rPr>
        <w:t>3 105 562,05</w:t>
      </w:r>
      <w:r w:rsidR="00DF3B12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DF3B12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DF3B12" w:rsidRPr="00DF3B12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теплоснабжения</w:t>
      </w:r>
      <w:r w:rsidR="00DF3B12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DF3B12" w:rsidRPr="00DF3B12">
        <w:rPr>
          <w:b/>
          <w:color w:val="000000"/>
          <w:kern w:val="3"/>
          <w:sz w:val="24"/>
          <w:szCs w:val="24"/>
          <w:lang w:eastAsia="zh-CN" w:bidi="hi-IN"/>
        </w:rPr>
        <w:t>18 643 088,80</w:t>
      </w:r>
      <w:r w:rsidR="00DF3B12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DF3B1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DF3B12" w:rsidRPr="00DF3B12">
        <w:rPr>
          <w:b/>
          <w:bCs/>
          <w:color w:val="000000"/>
          <w:kern w:val="3"/>
          <w:sz w:val="24"/>
          <w:szCs w:val="24"/>
          <w:lang w:eastAsia="zh-CN" w:bidi="hi-IN"/>
        </w:rPr>
        <w:t>336 542,89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рублей, строительный контроль не более</w:t>
      </w:r>
      <w:r w:rsidR="004E3B3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DF3B12" w:rsidRPr="00DF3B12">
        <w:rPr>
          <w:b/>
          <w:bCs/>
          <w:color w:val="000000"/>
          <w:kern w:val="3"/>
          <w:sz w:val="24"/>
          <w:szCs w:val="24"/>
          <w:lang w:eastAsia="zh-CN" w:bidi="hi-IN"/>
        </w:rPr>
        <w:t>239 543,16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B72FC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6E2F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E3B36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10EE2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DF3B12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F2BC927-A3C0-4453-8AB7-315D26F45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63CB8-7281-46F4-A6F7-C42BE60A9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2775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2024-06-19T05:33:00Z</dcterms:created>
  <dcterms:modified xsi:type="dcterms:W3CDTF">2024-07-01T11:00:00Z</dcterms:modified>
</cp:coreProperties>
</file>